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097BC" w14:textId="77777777" w:rsidR="00B877B2" w:rsidRDefault="00B877B2" w:rsidP="00B877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MATERAS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65F9FCC8" w14:textId="77777777" w:rsidR="00B877B2" w:rsidRDefault="00B877B2" w:rsidP="00B877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Great </w:t>
      </w:r>
      <w:proofErr w:type="spellStart"/>
      <w:r>
        <w:rPr>
          <w:rFonts w:cs="Times New Roman"/>
          <w:szCs w:val="24"/>
        </w:rPr>
        <w:t>Cornard</w:t>
      </w:r>
      <w:proofErr w:type="spellEnd"/>
      <w:r>
        <w:rPr>
          <w:rFonts w:cs="Times New Roman"/>
          <w:szCs w:val="24"/>
        </w:rPr>
        <w:t>, Suffolk. Yeoman.</w:t>
      </w:r>
    </w:p>
    <w:p w14:paraId="42637DAA" w14:textId="77777777" w:rsidR="00B877B2" w:rsidRDefault="00B877B2" w:rsidP="00B877B2">
      <w:pPr>
        <w:pStyle w:val="NoSpacing"/>
        <w:rPr>
          <w:rFonts w:cs="Times New Roman"/>
          <w:szCs w:val="24"/>
        </w:rPr>
      </w:pPr>
    </w:p>
    <w:p w14:paraId="7DD8CA01" w14:textId="77777777" w:rsidR="00B877B2" w:rsidRDefault="00B877B2" w:rsidP="00B877B2">
      <w:pPr>
        <w:pStyle w:val="NoSpacing"/>
        <w:rPr>
          <w:rFonts w:cs="Times New Roman"/>
          <w:szCs w:val="24"/>
        </w:rPr>
      </w:pPr>
    </w:p>
    <w:p w14:paraId="00CA941C" w14:textId="77777777" w:rsidR="00B877B2" w:rsidRDefault="00B877B2" w:rsidP="00B877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Richard </w:t>
      </w:r>
      <w:proofErr w:type="spellStart"/>
      <w:r>
        <w:rPr>
          <w:rFonts w:cs="Times New Roman"/>
          <w:szCs w:val="24"/>
        </w:rPr>
        <w:t>Rysyng</w:t>
      </w:r>
      <w:proofErr w:type="spellEnd"/>
      <w:r>
        <w:rPr>
          <w:rFonts w:cs="Times New Roman"/>
          <w:szCs w:val="24"/>
        </w:rPr>
        <w:t xml:space="preserve"> of Little </w:t>
      </w:r>
      <w:proofErr w:type="spellStart"/>
      <w:r>
        <w:rPr>
          <w:rFonts w:cs="Times New Roman"/>
          <w:szCs w:val="24"/>
        </w:rPr>
        <w:t>Waldingfield</w:t>
      </w:r>
      <w:proofErr w:type="spellEnd"/>
      <w:r>
        <w:rPr>
          <w:rFonts w:cs="Times New Roman"/>
          <w:szCs w:val="24"/>
        </w:rPr>
        <w:t xml:space="preserve">(q.v.) brought a plaint of </w:t>
      </w:r>
      <w:proofErr w:type="gramStart"/>
      <w:r>
        <w:rPr>
          <w:rFonts w:cs="Times New Roman"/>
          <w:szCs w:val="24"/>
        </w:rPr>
        <w:t>debt</w:t>
      </w:r>
      <w:proofErr w:type="gramEnd"/>
      <w:r>
        <w:rPr>
          <w:rFonts w:cs="Times New Roman"/>
          <w:szCs w:val="24"/>
        </w:rPr>
        <w:t xml:space="preserve"> </w:t>
      </w:r>
    </w:p>
    <w:p w14:paraId="76A0A081" w14:textId="77777777" w:rsidR="00B877B2" w:rsidRDefault="00B877B2" w:rsidP="00B877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against him.</w:t>
      </w:r>
    </w:p>
    <w:p w14:paraId="0B3A66C2" w14:textId="77777777" w:rsidR="00B877B2" w:rsidRDefault="00B877B2" w:rsidP="00B877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5A84E316" w14:textId="77777777" w:rsidR="00B877B2" w:rsidRDefault="00B877B2" w:rsidP="00B877B2">
      <w:pPr>
        <w:pStyle w:val="NoSpacing"/>
        <w:rPr>
          <w:rFonts w:cs="Times New Roman"/>
          <w:szCs w:val="24"/>
        </w:rPr>
      </w:pPr>
    </w:p>
    <w:p w14:paraId="3708AF31" w14:textId="77777777" w:rsidR="00B877B2" w:rsidRDefault="00B877B2" w:rsidP="00B877B2">
      <w:pPr>
        <w:pStyle w:val="NoSpacing"/>
        <w:rPr>
          <w:rFonts w:cs="Times New Roman"/>
          <w:szCs w:val="24"/>
        </w:rPr>
      </w:pPr>
    </w:p>
    <w:p w14:paraId="6335A95D" w14:textId="77777777" w:rsidR="00B877B2" w:rsidRDefault="00B877B2" w:rsidP="00B877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March 2024</w:t>
      </w:r>
    </w:p>
    <w:p w14:paraId="7C88A1C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075AF" w14:textId="77777777" w:rsidR="00B877B2" w:rsidRDefault="00B877B2" w:rsidP="009139A6">
      <w:r>
        <w:separator/>
      </w:r>
    </w:p>
  </w:endnote>
  <w:endnote w:type="continuationSeparator" w:id="0">
    <w:p w14:paraId="0C68FDD1" w14:textId="77777777" w:rsidR="00B877B2" w:rsidRDefault="00B877B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27F7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D4E1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54EA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7826D" w14:textId="77777777" w:rsidR="00B877B2" w:rsidRDefault="00B877B2" w:rsidP="009139A6">
      <w:r>
        <w:separator/>
      </w:r>
    </w:p>
  </w:footnote>
  <w:footnote w:type="continuationSeparator" w:id="0">
    <w:p w14:paraId="2252B707" w14:textId="77777777" w:rsidR="00B877B2" w:rsidRDefault="00B877B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CC6A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4255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3354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7B2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877B2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588B4"/>
  <w15:chartTrackingRefBased/>
  <w15:docId w15:val="{821CF4CC-9BE8-4C1A-BEC2-9E1D6BF88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877B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2024-04-07T20:50:00Z</dcterms:created>
  <dcterms:modified xsi:type="dcterms:W3CDTF">2024-04-07T20:53:00Z</dcterms:modified>
</cp:coreProperties>
</file>